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36D3D" w14:textId="77777777" w:rsidR="004809A3" w:rsidRDefault="004809A3" w:rsidP="004809A3">
      <w:pPr>
        <w:pStyle w:val="NoSpacing"/>
      </w:pPr>
      <w:r>
        <w:rPr>
          <w:u w:val="single"/>
        </w:rPr>
        <w:t>Nicholas NAWNE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14:paraId="78328A2F" w14:textId="77777777" w:rsidR="004809A3" w:rsidRDefault="004809A3" w:rsidP="004809A3">
      <w:pPr>
        <w:pStyle w:val="NoSpacing"/>
      </w:pPr>
      <w:r>
        <w:t>of Exeter. Merchant.</w:t>
      </w:r>
    </w:p>
    <w:p w14:paraId="45EC22C9" w14:textId="77777777" w:rsidR="004809A3" w:rsidRDefault="004809A3" w:rsidP="004809A3">
      <w:pPr>
        <w:pStyle w:val="NoSpacing"/>
      </w:pPr>
    </w:p>
    <w:p w14:paraId="0EFF60A6" w14:textId="5E623C04" w:rsidR="004809A3" w:rsidRDefault="004809A3" w:rsidP="004809A3">
      <w:pPr>
        <w:pStyle w:val="NoSpacing"/>
      </w:pPr>
    </w:p>
    <w:p w14:paraId="584DFA4F" w14:textId="77777777" w:rsidR="00F21358" w:rsidRDefault="00F21358" w:rsidP="00F21358">
      <w:pPr>
        <w:pStyle w:val="NoSpacing"/>
        <w:rPr>
          <w:lang w:val="en-US"/>
        </w:rPr>
      </w:pPr>
      <w:r>
        <w:rPr>
          <w:lang w:val="en-US"/>
        </w:rPr>
        <w:t>22 Jan.1469</w:t>
      </w:r>
      <w:r>
        <w:rPr>
          <w:lang w:val="en-US"/>
        </w:rPr>
        <w:tab/>
        <w:t>He was one of the Stewards.</w:t>
      </w:r>
    </w:p>
    <w:p w14:paraId="79A55F82" w14:textId="01910336" w:rsidR="00F21358" w:rsidRPr="00F21358" w:rsidRDefault="00F21358" w:rsidP="004809A3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(T.N.A. ref. C146/5210)</w:t>
      </w:r>
    </w:p>
    <w:p w14:paraId="762B7BCB" w14:textId="77777777" w:rsidR="004809A3" w:rsidRDefault="004809A3" w:rsidP="004809A3">
      <w:pPr>
        <w:pStyle w:val="NoSpacing"/>
      </w:pPr>
      <w:r>
        <w:t>20 Sep.1473</w:t>
      </w:r>
      <w:r>
        <w:tab/>
        <w:t xml:space="preserve">His apprentice, William </w:t>
      </w:r>
      <w:proofErr w:type="spellStart"/>
      <w:r>
        <w:t>Nawne</w:t>
      </w:r>
      <w:proofErr w:type="spellEnd"/>
      <w:r>
        <w:t xml:space="preserve">(q.v.), became a Freeman. </w:t>
      </w:r>
    </w:p>
    <w:p w14:paraId="7D39237D" w14:textId="77777777" w:rsidR="004809A3" w:rsidRDefault="004809A3" w:rsidP="004809A3">
      <w:pPr>
        <w:pStyle w:val="NoSpacing"/>
        <w:ind w:left="720" w:firstLine="720"/>
      </w:pPr>
      <w:r>
        <w:t>(“Exeter Freemen” p.57)</w:t>
      </w:r>
    </w:p>
    <w:p w14:paraId="14135F49" w14:textId="77777777" w:rsidR="004809A3" w:rsidRDefault="004809A3" w:rsidP="004809A3">
      <w:pPr>
        <w:pStyle w:val="NoSpacing"/>
      </w:pPr>
    </w:p>
    <w:p w14:paraId="463B2426" w14:textId="77777777" w:rsidR="004809A3" w:rsidRDefault="004809A3" w:rsidP="004809A3">
      <w:pPr>
        <w:pStyle w:val="NoSpacing"/>
      </w:pPr>
    </w:p>
    <w:p w14:paraId="65E69B39" w14:textId="3334E8FD" w:rsidR="004809A3" w:rsidRDefault="004809A3" w:rsidP="004809A3">
      <w:pPr>
        <w:pStyle w:val="NoSpacing"/>
      </w:pPr>
      <w:r>
        <w:t>24 June 2016</w:t>
      </w:r>
    </w:p>
    <w:p w14:paraId="0FDAF87F" w14:textId="36E78460" w:rsidR="00F21358" w:rsidRDefault="00F21358" w:rsidP="004809A3">
      <w:pPr>
        <w:pStyle w:val="NoSpacing"/>
      </w:pPr>
      <w:r>
        <w:t xml:space="preserve">  2 April 2021</w:t>
      </w:r>
    </w:p>
    <w:p w14:paraId="5ADDB63E" w14:textId="77777777" w:rsidR="006B2F86" w:rsidRPr="00E71FC3" w:rsidRDefault="00F2135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F6640" w14:textId="77777777" w:rsidR="004809A3" w:rsidRDefault="004809A3" w:rsidP="00E71FC3">
      <w:pPr>
        <w:spacing w:after="0" w:line="240" w:lineRule="auto"/>
      </w:pPr>
      <w:r>
        <w:separator/>
      </w:r>
    </w:p>
  </w:endnote>
  <w:endnote w:type="continuationSeparator" w:id="0">
    <w:p w14:paraId="78BC6D1E" w14:textId="77777777" w:rsidR="004809A3" w:rsidRDefault="004809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6E13A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54EE1" w14:textId="77777777" w:rsidR="004809A3" w:rsidRDefault="004809A3" w:rsidP="00E71FC3">
      <w:pPr>
        <w:spacing w:after="0" w:line="240" w:lineRule="auto"/>
      </w:pPr>
      <w:r>
        <w:separator/>
      </w:r>
    </w:p>
  </w:footnote>
  <w:footnote w:type="continuationSeparator" w:id="0">
    <w:p w14:paraId="53E664A2" w14:textId="77777777" w:rsidR="004809A3" w:rsidRDefault="004809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9A3"/>
    <w:rsid w:val="001A7C09"/>
    <w:rsid w:val="004809A3"/>
    <w:rsid w:val="00733BE7"/>
    <w:rsid w:val="00AB52E8"/>
    <w:rsid w:val="00B16D3F"/>
    <w:rsid w:val="00E71FC3"/>
    <w:rsid w:val="00EF4813"/>
    <w:rsid w:val="00F2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9BE8A"/>
  <w15:chartTrackingRefBased/>
  <w15:docId w15:val="{3F97465C-F782-4012-971B-A781D806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2016-07-01T21:24:00Z</dcterms:created>
  <dcterms:modified xsi:type="dcterms:W3CDTF">2021-04-02T10:11:00Z</dcterms:modified>
</cp:coreProperties>
</file>